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Bromsgrove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Bromsgrove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Bromsgrove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Bromsgrove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Bromsgrove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Bromsgrove are estimated to have a score of 1-2 on the PGSI (low-risk gambling), whilst </w:t>
      </w:r>
      <w:r w:rsidRPr="00773DF7">
        <w:rPr>
          <w:rFonts w:ascii="Libre Franklin Light" w:hAnsi="Libre Franklin Light" w:cs="Calibri Light"/>
          <w:b/>
          <w:bCs/>
          <w:color w:val="C45911" w:themeColor="accent2" w:themeShade="BF"/>
        </w:rPr>
        <w:t xml:space="preserve">2.4%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Bromsgrove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Bromsgrove is estimated to be </w:t>
      </w:r>
      <w:r w:rsidRPr="00773DF7">
        <w:rPr>
          <w:rFonts w:ascii="Libre Franklin Light" w:eastAsia="Times New Roman" w:hAnsi="Libre Franklin Light" w:cs="Calibri Light"/>
          <w:b/>
          <w:bCs/>
          <w:color w:val="C45911" w:themeColor="accent2" w:themeShade="BF"/>
        </w:rPr>
        <w:t xml:space="preserve">£1,598,929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Bromsgrove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Bromsgrove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Bromsgrove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Bromsgrove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omsgrov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Bromsgrove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omsgrov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Bromsgrove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Bromsgrove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omsgrov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Bromsgrove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Bromsgrove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Bromsgrove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Bromsgrove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Bromsgrove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Bromsgrove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£1,598,929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Bromsgrove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£26,044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£538,603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£38,584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£10,852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£19,895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£964,951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£1,598,929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Bromsgrove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Bromsgrove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Bromsgrove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Bromsgrove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Bromsgrove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Bromsgrove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Bromsgrove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Bromsgrove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Bromsgrove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Bromsgrove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Bromsgrove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Bromsgrove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5ABBDFB-2E5D-417B-887B-97454A2D8EF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